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北京市大兴区黄村镇社区建设办公室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——社区志愿者队伍及楼门长网格化管理工作项目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项目申报单位（科室）：社区建设办公室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社区志愿者队伍及楼门长网格化管理工作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社区建设办公室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杨子漩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15910651295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其他政府购买服务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通过对楼门长队伍开展增效赋能、发展后备力量、选树典型等措施，打造特色铁杆楼门长队伍，为社区提供更专业的志愿服务。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社区志愿者队伍及楼门长网格化管理工作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社区建设办公室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69222324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社区志愿者队伍及楼门长网格化管理工作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主要工作内容：社区志愿者队伍及楼门长网格化管理工作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项目实施的必要性：社区志愿者队伍及楼门长网格化管理工作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oNotDisplayPageBoundaries w:val="1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34B53ED7"/>
    <w:rsid w:val="05432E5D"/>
    <w:rsid w:val="0A5D4D63"/>
    <w:rsid w:val="13F73D10"/>
    <w:rsid w:val="2574209F"/>
    <w:rsid w:val="2EF87F13"/>
    <w:rsid w:val="2F471EE1"/>
    <w:rsid w:val="308113CB"/>
    <w:rsid w:val="34B53ED7"/>
    <w:rsid w:val="4F815F87"/>
    <w:rsid w:val="54F9326F"/>
    <w:rsid w:val="59467262"/>
    <w:rsid w:val="594850A7"/>
    <w:rsid w:val="5A2D54AD"/>
    <w:rsid w:val="5F5A1B10"/>
    <w:rsid w:val="625005B0"/>
    <w:rsid w:val="651C2939"/>
    <w:rsid w:val="671633FA"/>
    <w:rsid w:val="6D535020"/>
    <w:rsid w:val="6F3F189F"/>
    <w:rsid w:val="79FE3F2F"/>
    <w:rsid w:val="7C793A2F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pPr>
      <w:widowControl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1</Lines>
  <Paragraphs>1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sq-01</cp:lastModifiedBy>
  <cp:lastPrinted>2018-09-07T03:15:00Z</cp:lastPrinted>
  <dcterms:modified xsi:type="dcterms:W3CDTF">2024-08-24T09:58:37Z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